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99CCBE" w14:textId="56DCC7F2" w:rsidR="006B2F86" w:rsidRDefault="00B55E19" w:rsidP="00E71FC3">
      <w:pPr>
        <w:pStyle w:val="NoSpacing"/>
      </w:pPr>
      <w:r>
        <w:rPr>
          <w:u w:val="single"/>
        </w:rPr>
        <w:t>John SWINNOW</w:t>
      </w:r>
      <w:r>
        <w:t xml:space="preserve">   </w:t>
      </w:r>
      <w:proofErr w:type="gramStart"/>
      <w:r>
        <w:t xml:space="preserve">   (</w:t>
      </w:r>
      <w:proofErr w:type="gramEnd"/>
      <w:r>
        <w:t>fl.1440)</w:t>
      </w:r>
    </w:p>
    <w:p w14:paraId="6EEF7B7C" w14:textId="74612573" w:rsidR="00B55E19" w:rsidRDefault="00B55E19" w:rsidP="00E71FC3">
      <w:pPr>
        <w:pStyle w:val="NoSpacing"/>
      </w:pPr>
    </w:p>
    <w:p w14:paraId="4DE6B213" w14:textId="264A6223" w:rsidR="00B55E19" w:rsidRDefault="00B55E19" w:rsidP="00E71FC3">
      <w:pPr>
        <w:pStyle w:val="NoSpacing"/>
      </w:pPr>
    </w:p>
    <w:p w14:paraId="0EA3AD63" w14:textId="044DD432" w:rsidR="00B55E19" w:rsidRDefault="00B55E19" w:rsidP="00E71FC3">
      <w:pPr>
        <w:pStyle w:val="NoSpacing"/>
      </w:pPr>
      <w:r>
        <w:t xml:space="preserve">= a daughter of Sir William Bowes of </w:t>
      </w:r>
      <w:proofErr w:type="spellStart"/>
      <w:r>
        <w:t>Streatlam</w:t>
      </w:r>
      <w:proofErr w:type="spellEnd"/>
      <w:r>
        <w:t>(q.v.).   (Hampton p.218)</w:t>
      </w:r>
    </w:p>
    <w:p w14:paraId="38D223CF" w14:textId="70B48507" w:rsidR="00B55E19" w:rsidRDefault="00B55E19" w:rsidP="00E71FC3">
      <w:pPr>
        <w:pStyle w:val="NoSpacing"/>
      </w:pPr>
    </w:p>
    <w:p w14:paraId="58604CA9" w14:textId="0169D7A0" w:rsidR="00B55E19" w:rsidRDefault="00B55E19" w:rsidP="00E71FC3">
      <w:pPr>
        <w:pStyle w:val="NoSpacing"/>
      </w:pPr>
    </w:p>
    <w:p w14:paraId="5481BBA3" w14:textId="7A8AF101" w:rsidR="00B55E19" w:rsidRPr="00B55E19" w:rsidRDefault="00B55E19" w:rsidP="00E71FC3">
      <w:pPr>
        <w:pStyle w:val="NoSpacing"/>
      </w:pPr>
      <w:r>
        <w:t>13 July 2018</w:t>
      </w:r>
      <w:bookmarkStart w:id="0" w:name="_GoBack"/>
      <w:bookmarkEnd w:id="0"/>
    </w:p>
    <w:sectPr w:rsidR="00B55E19" w:rsidRPr="00B55E1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14677" w14:textId="77777777" w:rsidR="00B55E19" w:rsidRDefault="00B55E19" w:rsidP="00E71FC3">
      <w:pPr>
        <w:spacing w:after="0" w:line="240" w:lineRule="auto"/>
      </w:pPr>
      <w:r>
        <w:separator/>
      </w:r>
    </w:p>
  </w:endnote>
  <w:endnote w:type="continuationSeparator" w:id="0">
    <w:p w14:paraId="7F61B329" w14:textId="77777777" w:rsidR="00B55E19" w:rsidRDefault="00B55E1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576FB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07262" w14:textId="77777777" w:rsidR="00B55E19" w:rsidRDefault="00B55E19" w:rsidP="00E71FC3">
      <w:pPr>
        <w:spacing w:after="0" w:line="240" w:lineRule="auto"/>
      </w:pPr>
      <w:r>
        <w:separator/>
      </w:r>
    </w:p>
  </w:footnote>
  <w:footnote w:type="continuationSeparator" w:id="0">
    <w:p w14:paraId="21A53242" w14:textId="77777777" w:rsidR="00B55E19" w:rsidRDefault="00B55E1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E19"/>
    <w:rsid w:val="001A7C09"/>
    <w:rsid w:val="00577BD5"/>
    <w:rsid w:val="00656CBA"/>
    <w:rsid w:val="006A1F77"/>
    <w:rsid w:val="00733BE7"/>
    <w:rsid w:val="00AB52E8"/>
    <w:rsid w:val="00B16D3F"/>
    <w:rsid w:val="00B55E19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154AA7"/>
  <w15:chartTrackingRefBased/>
  <w15:docId w15:val="{C98B7CCC-5F9E-446F-BD11-17116527D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2018-07-13T20:33:00Z</dcterms:created>
  <dcterms:modified xsi:type="dcterms:W3CDTF">2018-07-13T20:35:00Z</dcterms:modified>
</cp:coreProperties>
</file>